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4A11F6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3044EF">
        <w:rPr>
          <w:rFonts w:cs="Arial"/>
          <w:color w:val="000000"/>
          <w:sz w:val="24"/>
          <w:szCs w:val="24"/>
        </w:rPr>
        <w:t>2349</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BAA541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4564C">
        <w:rPr>
          <w:rFonts w:ascii="Arial" w:hAnsi="Arial"/>
          <w:sz w:val="24"/>
          <w:lang w:val="en-US"/>
        </w:rPr>
        <w:t>8.1.4.10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C7CB4C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4564C">
        <w:rPr>
          <w:rFonts w:ascii="Arial" w:hAnsi="Arial"/>
          <w:sz w:val="24"/>
          <w:lang w:val="en-US"/>
        </w:rPr>
        <w:t>On measurement accuracy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2BEF7D4B" w:rsidR="00804DAC" w:rsidRPr="00804DAC" w:rsidRDefault="00A4564C" w:rsidP="00804DAC">
      <w:pPr>
        <w:rPr>
          <w:lang w:val="en-US"/>
        </w:rPr>
      </w:pPr>
      <w:r>
        <w:rPr>
          <w:lang w:val="en-US"/>
        </w:rPr>
        <w:t xml:space="preserve">In RAN4#92 meeting, several agreements were reached for RRM in NR-U [1]. However, due to lack of time, measurement accuracy requirements were not discussed. In this paper, we reiterate our views from [2] on measurement accuracy requirements in NR-U. </w:t>
      </w:r>
    </w:p>
    <w:p w14:paraId="2D0D5189" w14:textId="2B7F4838" w:rsidR="00C51EC1" w:rsidRDefault="00C20DB1" w:rsidP="00C51EC1">
      <w:pPr>
        <w:pStyle w:val="Heading1"/>
        <w:rPr>
          <w:lang w:val="en-US"/>
        </w:rPr>
      </w:pPr>
      <w:r>
        <w:rPr>
          <w:lang w:val="en-US"/>
        </w:rPr>
        <w:t>Discussion</w:t>
      </w:r>
    </w:p>
    <w:p w14:paraId="003A8D40" w14:textId="77777777" w:rsidR="00C20DB1" w:rsidRPr="008D40AD" w:rsidRDefault="00C20DB1" w:rsidP="00C20DB1">
      <w:pPr>
        <w:pStyle w:val="Caption"/>
        <w:rPr>
          <w:bCs/>
          <w:sz w:val="22"/>
          <w:szCs w:val="22"/>
        </w:rPr>
      </w:pPr>
      <w:r w:rsidRPr="008D40AD">
        <w:rPr>
          <w:sz w:val="22"/>
          <w:szCs w:val="22"/>
          <w:lang w:val="en-US"/>
        </w:rPr>
        <w:t>Accuracy of existing NR measurements:</w:t>
      </w:r>
    </w:p>
    <w:p w14:paraId="61498021" w14:textId="3454E895" w:rsidR="00C20DB1" w:rsidRDefault="00C20DB1" w:rsidP="00C20DB1">
      <w:r>
        <w:t xml:space="preserve">In LTE LAA, the accuracy requirements of existing LTE measurements (RSRP/RSRQ) for intra- and inter-frequency relative/absolute measurements were identical in licensed and unlicensed bands (compare, for instance, clause 9.1.18.2  with clause 9.1.2 of TS 36.133 for RSRP). </w:t>
      </w:r>
    </w:p>
    <w:p w14:paraId="5BC54E73" w14:textId="66FD7C81" w:rsidR="00C20DB1" w:rsidRPr="008D40AD" w:rsidRDefault="00C20DB1" w:rsidP="00C20DB1">
      <w:pPr>
        <w:rPr>
          <w:b/>
          <w:bCs/>
        </w:rPr>
      </w:pPr>
      <w:r w:rsidRPr="008D40AD">
        <w:rPr>
          <w:b/>
          <w:bCs/>
        </w:rPr>
        <w:t xml:space="preserve">Observation 1.  In LTE LAA, the accuracy requirements of existing LTE measurements (RSRP/RSRQ) for intra- and inter-frequency relative/absolute measurements were identical in licensed and unlicensed bands (compare, for instance, clause 9.1.18.2 with clause 9.1.2 of </w:t>
      </w:r>
      <w:r>
        <w:rPr>
          <w:b/>
          <w:bCs/>
        </w:rPr>
        <w:t>TS 36.133</w:t>
      </w:r>
      <w:r w:rsidRPr="008D40AD">
        <w:rPr>
          <w:b/>
          <w:bCs/>
        </w:rPr>
        <w:t xml:space="preserve"> for RSRP). </w:t>
      </w:r>
    </w:p>
    <w:p w14:paraId="3B5F7F8C" w14:textId="69F65FF0" w:rsidR="00C20DB1" w:rsidRDefault="00C20DB1" w:rsidP="00C20DB1">
      <w:r>
        <w:t>In our view, NR-U should also have the same accuracy requirements for existing NR measurements as in R15 NR. In the WF [1], it is already agreed to extend the measurement periods for intra-frequency and inter-frequency RSRP/RSRQ/SINR by the number of reference signal occasions that are missed due to LBT. Furthermore, the same side conditions are agreed for measurements in NR-U. Extension of the measurement period increases the measurement delay but the accuracy requirements do not need to change from existing requirements in Release 15. Moreover, some of the accuracy requirements (e.g., L1-RSRP) are defined based on a single sample.</w:t>
      </w:r>
    </w:p>
    <w:p w14:paraId="59ACFBAB" w14:textId="556050AA" w:rsidR="00C20DB1" w:rsidRPr="009B2352" w:rsidRDefault="00C20DB1" w:rsidP="00C20DB1">
      <w:pPr>
        <w:rPr>
          <w:b/>
          <w:bCs/>
        </w:rPr>
      </w:pPr>
      <w:r w:rsidRPr="009B2352">
        <w:rPr>
          <w:b/>
          <w:bCs/>
        </w:rPr>
        <w:t xml:space="preserve">Observation 2. The measurement delay budget is </w:t>
      </w:r>
      <w:r>
        <w:rPr>
          <w:b/>
          <w:bCs/>
        </w:rPr>
        <w:t>agreed</w:t>
      </w:r>
      <w:r w:rsidRPr="009B2352">
        <w:rPr>
          <w:b/>
          <w:bCs/>
        </w:rPr>
        <w:t xml:space="preserve"> to be extended to account for the number of missed measurement occasions due to LBT </w:t>
      </w:r>
      <w:r>
        <w:rPr>
          <w:b/>
          <w:bCs/>
        </w:rPr>
        <w:t>failures per the WF [1]</w:t>
      </w:r>
      <w:r w:rsidRPr="009B2352">
        <w:rPr>
          <w:b/>
          <w:bCs/>
        </w:rPr>
        <w:t>. As such, NR-U measurements are to be based on the same number of samples as in R15 NR measurements albeit with higher delay budget. Furthermore, some of the accuracy requirements (e.g., L1-RSRP) are defined based on a single sample.</w:t>
      </w:r>
    </w:p>
    <w:p w14:paraId="5C3FB8D8" w14:textId="77777777" w:rsidR="00C20DB1" w:rsidRPr="009B2352" w:rsidRDefault="00C20DB1" w:rsidP="00C20DB1">
      <w:pPr>
        <w:rPr>
          <w:b/>
          <w:bCs/>
        </w:rPr>
      </w:pPr>
      <w:r w:rsidRPr="009B2352">
        <w:rPr>
          <w:b/>
          <w:bCs/>
        </w:rPr>
        <w:t xml:space="preserve">Proposal 1. For existing NR measurements (RSRP/RSRQ/SINR/L1-RSRP), NR-U to adopt the same accuracy requirements as R15 NR. </w:t>
      </w:r>
    </w:p>
    <w:p w14:paraId="49AC6A46" w14:textId="77777777" w:rsidR="002B3D18" w:rsidRDefault="002B3D18" w:rsidP="002B3D18">
      <w:pPr>
        <w:rPr>
          <w:b/>
          <w:bCs/>
          <w:sz w:val="22"/>
          <w:szCs w:val="22"/>
        </w:rPr>
      </w:pPr>
      <w:r>
        <w:rPr>
          <w:b/>
          <w:bCs/>
          <w:sz w:val="22"/>
          <w:szCs w:val="22"/>
        </w:rPr>
        <w:t xml:space="preserve">RSSI/Channel Occupancy (CO) measurements: </w:t>
      </w:r>
    </w:p>
    <w:p w14:paraId="7675E10F" w14:textId="72F3E71E" w:rsidR="002B3D18" w:rsidRDefault="002B3D18" w:rsidP="002B3D18">
      <w:r>
        <w:t xml:space="preserve">We have presented our views on RSSI/CO measurements and their capability requirements in [3]. Moreover, it was agreed in [1] that both UE and NW should be aware of RSSI measurement BW. In LTE LAA, the RSSI report mapping was in the [-100, -25] dBm range with 1dBm resolution assuming a measurement bandwidth of 6 RB. After concluding the discussions on RSSI/CO measurement BW, RAN4 can modify the RSSI report mapping appropriately. </w:t>
      </w:r>
    </w:p>
    <w:p w14:paraId="2347F04A" w14:textId="11F6714C" w:rsidR="002B3D18" w:rsidRDefault="002B3D18" w:rsidP="002B3D18">
      <w:pPr>
        <w:rPr>
          <w:b/>
          <w:bCs/>
        </w:rPr>
      </w:pPr>
      <w:r w:rsidRPr="009C2352">
        <w:rPr>
          <w:b/>
          <w:bCs/>
        </w:rPr>
        <w:t xml:space="preserve">Observation 3. In LTE LAA, the RSSI report mapping was in the [-100, -25] dBm range with 1dBm resolution assuming a measurement bandwidth of 6 RB (clause 9.1.18.5.1 of </w:t>
      </w:r>
      <w:r>
        <w:rPr>
          <w:b/>
          <w:bCs/>
        </w:rPr>
        <w:t>TS 36.133</w:t>
      </w:r>
      <w:r w:rsidRPr="009C2352">
        <w:rPr>
          <w:b/>
          <w:bCs/>
        </w:rPr>
        <w:t>).</w:t>
      </w:r>
    </w:p>
    <w:p w14:paraId="36652CC7" w14:textId="6CAE26E8" w:rsidR="002B3D18" w:rsidRDefault="002B3D18" w:rsidP="002B3D18">
      <w:pPr>
        <w:rPr>
          <w:b/>
          <w:bCs/>
        </w:rPr>
      </w:pPr>
      <w:r>
        <w:rPr>
          <w:b/>
          <w:bCs/>
        </w:rPr>
        <w:t xml:space="preserve">Proposal 2. RAN4 to discuss and decide on the RSSI report mapping after concluding the discussion on RSSI measurement BW. </w:t>
      </w:r>
    </w:p>
    <w:p w14:paraId="52DFED5B" w14:textId="77059433" w:rsidR="002B3D18" w:rsidRDefault="002B3D18" w:rsidP="002B3D18">
      <w:r>
        <w:lastRenderedPageBreak/>
        <w:t>In LTE LAA, the RSSI and CO measurement is performed on RSSI measurement timing configuration (RMTC) occasions which can be configured by higher layers to be {1, 14, 28, 42, 70} symbols long. The RSSI measurement accuracy requirement in clause 9.1.18.5.2 of TS 36.133, however, refers to accuracy with 1-symbol sample capture. UE reports the number of symbols for which RSSI is above the threshold configured by higher layers.</w:t>
      </w:r>
    </w:p>
    <w:p w14:paraId="73A1AB2D" w14:textId="0D701DB1" w:rsidR="002B3D18" w:rsidRDefault="002B3D18" w:rsidP="002B3D18">
      <w:r>
        <w:t>LTE LAA RSSI accuracy requirement was defined for absolute intra-frequency and inter-frequency scenarios to be +/- 3.5 dB in normal conditions. RAN4 can use it as baseline for defining the requirements in NR.</w:t>
      </w:r>
    </w:p>
    <w:p w14:paraId="1C30C580" w14:textId="77777777" w:rsidR="002B3D18" w:rsidRPr="00442061" w:rsidRDefault="002B3D18" w:rsidP="002B3D18">
      <w:pPr>
        <w:rPr>
          <w:b/>
          <w:bCs/>
        </w:rPr>
      </w:pPr>
      <w:r w:rsidRPr="00442061">
        <w:rPr>
          <w:b/>
          <w:bCs/>
        </w:rPr>
        <w:t>Observation 4. The RSSI/CO accuracy requirement in LTE LAA should be met with 1-symbol sample capture and is defined for intra-frequency and inter-frequency in absolute terms to be +/- 3.5 dB in normal conditions.</w:t>
      </w:r>
    </w:p>
    <w:p w14:paraId="530805C1" w14:textId="2C134E82" w:rsidR="0005179F" w:rsidRPr="002B3D18" w:rsidRDefault="002B3D18" w:rsidP="002B3D18">
      <w:pPr>
        <w:rPr>
          <w:b/>
          <w:bCs/>
        </w:rPr>
      </w:pPr>
      <w:r w:rsidRPr="00442061">
        <w:rPr>
          <w:b/>
          <w:bCs/>
        </w:rPr>
        <w:t xml:space="preserve">Proposal 3. NR can use LTE LAA RSSI/CO accuracy requirements as baseline pending further progress on the definition of RMTC. </w:t>
      </w:r>
    </w:p>
    <w:p w14:paraId="05109B46" w14:textId="01022CC4" w:rsidR="00F2107A" w:rsidRDefault="0032488E" w:rsidP="005D6C7D">
      <w:pPr>
        <w:pStyle w:val="Heading1"/>
        <w:rPr>
          <w:lang w:val="en-US"/>
        </w:rPr>
      </w:pPr>
      <w:r>
        <w:rPr>
          <w:lang w:val="en-US"/>
        </w:rPr>
        <w:t>Con</w:t>
      </w:r>
      <w:r w:rsidR="00F2107A">
        <w:rPr>
          <w:lang w:val="en-US"/>
        </w:rPr>
        <w:t>clusions</w:t>
      </w:r>
    </w:p>
    <w:p w14:paraId="4BA6F0D6" w14:textId="77777777" w:rsidR="002B3D18" w:rsidRPr="009A1A04" w:rsidRDefault="002B3D18" w:rsidP="002B3D18">
      <w:pPr>
        <w:rPr>
          <w:lang w:val="en-US"/>
        </w:rPr>
      </w:pPr>
      <w:r>
        <w:rPr>
          <w:lang w:val="en-US"/>
        </w:rPr>
        <w:t>On accuracy requirements of existing NR measurements:</w:t>
      </w:r>
    </w:p>
    <w:p w14:paraId="3F35714C" w14:textId="77777777" w:rsidR="002B3D18" w:rsidRPr="008D40AD" w:rsidRDefault="002B3D18" w:rsidP="002B3D18">
      <w:pPr>
        <w:rPr>
          <w:b/>
          <w:bCs/>
        </w:rPr>
      </w:pPr>
      <w:r w:rsidRPr="008D40AD">
        <w:rPr>
          <w:b/>
          <w:bCs/>
        </w:rPr>
        <w:t xml:space="preserve">Observation 1.  In LTE LAA, the accuracy requirements of existing LTE measurements (RSRP/RSRQ) for intra- and inter-frequency relative/absolute measurements were identical in licensed and unlicensed bands (compare, for instance, clause 9.1.18.2 with clause 9.1.2 of </w:t>
      </w:r>
      <w:r>
        <w:rPr>
          <w:b/>
          <w:bCs/>
        </w:rPr>
        <w:t>TS 36.133</w:t>
      </w:r>
      <w:r w:rsidRPr="008D40AD">
        <w:rPr>
          <w:b/>
          <w:bCs/>
        </w:rPr>
        <w:t xml:space="preserve"> for RSRP). </w:t>
      </w:r>
    </w:p>
    <w:p w14:paraId="6F65BA92" w14:textId="77777777" w:rsidR="002B3D18" w:rsidRPr="009B2352" w:rsidRDefault="002B3D18" w:rsidP="002B3D18">
      <w:pPr>
        <w:rPr>
          <w:b/>
          <w:bCs/>
        </w:rPr>
      </w:pPr>
      <w:r w:rsidRPr="009B2352">
        <w:rPr>
          <w:b/>
          <w:bCs/>
        </w:rPr>
        <w:t xml:space="preserve">Observation 2. The measurement delay budget is </w:t>
      </w:r>
      <w:r>
        <w:rPr>
          <w:b/>
          <w:bCs/>
        </w:rPr>
        <w:t>agreed</w:t>
      </w:r>
      <w:r w:rsidRPr="009B2352">
        <w:rPr>
          <w:b/>
          <w:bCs/>
        </w:rPr>
        <w:t xml:space="preserve"> to be extended to account for the number of missed measurement occasions due to LBT </w:t>
      </w:r>
      <w:r>
        <w:rPr>
          <w:b/>
          <w:bCs/>
        </w:rPr>
        <w:t>failures per the WF [1]</w:t>
      </w:r>
      <w:r w:rsidRPr="009B2352">
        <w:rPr>
          <w:b/>
          <w:bCs/>
        </w:rPr>
        <w:t>. As such, NR-U measurements are to be based on the same number of samples as in R15 NR measurements albeit with higher delay budget. Furthermore, some of the accuracy requirements (e.g., L1-RSRP) are defined based on a single sample.</w:t>
      </w:r>
    </w:p>
    <w:p w14:paraId="2CB35593" w14:textId="77777777" w:rsidR="002B3D18" w:rsidRPr="009B2352" w:rsidRDefault="002B3D18" w:rsidP="002B3D18">
      <w:pPr>
        <w:rPr>
          <w:b/>
          <w:bCs/>
        </w:rPr>
      </w:pPr>
      <w:r w:rsidRPr="009B2352">
        <w:rPr>
          <w:b/>
          <w:bCs/>
        </w:rPr>
        <w:t xml:space="preserve">Proposal 1. For existing NR measurements (RSRP/RSRQ/SINR/L1-RSRP), NR-U to adopt the same accuracy requirements as R15 NR. </w:t>
      </w:r>
    </w:p>
    <w:p w14:paraId="44B2DCDD" w14:textId="77777777" w:rsidR="002B3D18" w:rsidRPr="009A1A04" w:rsidRDefault="002B3D18" w:rsidP="002B3D18">
      <w:r w:rsidRPr="009A1A04">
        <w:t xml:space="preserve">On accuracy requirements of RSSI/CO measurements: </w:t>
      </w:r>
    </w:p>
    <w:p w14:paraId="2DDFD27E" w14:textId="77777777" w:rsidR="002B3D18" w:rsidRDefault="002B3D18" w:rsidP="002B3D18">
      <w:pPr>
        <w:rPr>
          <w:b/>
          <w:bCs/>
        </w:rPr>
      </w:pPr>
      <w:r w:rsidRPr="009C2352">
        <w:rPr>
          <w:b/>
          <w:bCs/>
        </w:rPr>
        <w:t xml:space="preserve">Observation 3. In LTE LAA, the RSSI report mapping was in the [-100, -25] dBm range with 1dBm resolution assuming a measurement bandwidth of 6 RB (clause 9.1.18.5.1 of </w:t>
      </w:r>
      <w:r>
        <w:rPr>
          <w:b/>
          <w:bCs/>
        </w:rPr>
        <w:t>TS 36.133</w:t>
      </w:r>
      <w:r w:rsidRPr="009C2352">
        <w:rPr>
          <w:b/>
          <w:bCs/>
        </w:rPr>
        <w:t>).</w:t>
      </w:r>
    </w:p>
    <w:p w14:paraId="42D83C82" w14:textId="42F39F93" w:rsidR="002B3D18" w:rsidRPr="002B3D18" w:rsidRDefault="002B3D18" w:rsidP="002B3D18">
      <w:pPr>
        <w:rPr>
          <w:b/>
          <w:bCs/>
        </w:rPr>
      </w:pPr>
      <w:r>
        <w:rPr>
          <w:b/>
          <w:bCs/>
        </w:rPr>
        <w:t xml:space="preserve">Proposal 2. RAN4 to discuss and decide on the RSSI report mapping after concluding the discussion on RSSI measurement BW. </w:t>
      </w:r>
    </w:p>
    <w:p w14:paraId="7C963152" w14:textId="77777777" w:rsidR="002B3D18" w:rsidRPr="00442061" w:rsidRDefault="002B3D18" w:rsidP="002B3D18">
      <w:pPr>
        <w:rPr>
          <w:b/>
          <w:bCs/>
        </w:rPr>
      </w:pPr>
      <w:r w:rsidRPr="00442061">
        <w:rPr>
          <w:b/>
          <w:bCs/>
        </w:rPr>
        <w:t>Observation 4. The RSSI/CO accuracy requirement in LTE LAA should be met with 1-symbol sample capture and is defined for intra-frequency and inter-frequency in absolute terms to be +/- 3.5 dB in normal conditions.</w:t>
      </w:r>
    </w:p>
    <w:p w14:paraId="4B7C0144" w14:textId="173D9A6E" w:rsidR="00804DAC" w:rsidRPr="002B3D18" w:rsidRDefault="002B3D18" w:rsidP="00804DAC">
      <w:pPr>
        <w:rPr>
          <w:b/>
          <w:bCs/>
        </w:rPr>
      </w:pPr>
      <w:r w:rsidRPr="00442061">
        <w:rPr>
          <w:b/>
          <w:bCs/>
        </w:rPr>
        <w:t xml:space="preserve">Proposal 3. NR can use LTE LAA RSSI/CO accuracy requirements as baseline pending further progress on the definition of RMTC. </w:t>
      </w:r>
    </w:p>
    <w:p w14:paraId="0C633F9D" w14:textId="1DA664E3" w:rsidR="00797CE5" w:rsidRDefault="00797CE5" w:rsidP="006050F7">
      <w:pPr>
        <w:pStyle w:val="Heading1"/>
        <w:numPr>
          <w:ilvl w:val="0"/>
          <w:numId w:val="0"/>
        </w:numPr>
        <w:rPr>
          <w:lang w:val="en-US"/>
        </w:rPr>
      </w:pPr>
      <w:r>
        <w:rPr>
          <w:lang w:val="en-US"/>
        </w:rPr>
        <w:t>References</w:t>
      </w:r>
    </w:p>
    <w:p w14:paraId="13792C9D" w14:textId="0218D2D4" w:rsidR="00A4564C" w:rsidRDefault="00A4564C" w:rsidP="00A4564C">
      <w:pPr>
        <w:rPr>
          <w:lang w:val="en-US"/>
        </w:rPr>
      </w:pPr>
      <w:r>
        <w:rPr>
          <w:lang w:val="en-US"/>
        </w:rPr>
        <w:t>[1] R4-1910551</w:t>
      </w:r>
    </w:p>
    <w:p w14:paraId="0D5CBB60" w14:textId="68660EC9" w:rsidR="00A4564C" w:rsidRDefault="00A4564C" w:rsidP="00A4564C">
      <w:pPr>
        <w:rPr>
          <w:lang w:val="en-US"/>
        </w:rPr>
      </w:pPr>
      <w:r>
        <w:rPr>
          <w:lang w:val="en-US"/>
        </w:rPr>
        <w:t>[2] R4-1908481</w:t>
      </w:r>
    </w:p>
    <w:p w14:paraId="2E5210E2" w14:textId="208932EC" w:rsidR="002B3D18" w:rsidRPr="00A4564C" w:rsidRDefault="002B3D18" w:rsidP="00A4564C">
      <w:pPr>
        <w:rPr>
          <w:lang w:val="en-US"/>
        </w:rPr>
      </w:pPr>
      <w:r>
        <w:rPr>
          <w:lang w:val="en-US"/>
        </w:rPr>
        <w:t>[3] R4-191</w:t>
      </w:r>
      <w:r w:rsidR="003044EF">
        <w:rPr>
          <w:lang w:val="en-US"/>
        </w:rPr>
        <w:t>2359</w:t>
      </w:r>
      <w:bookmarkStart w:id="0" w:name="_GoBack"/>
      <w:bookmarkEnd w:id="0"/>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0D37" w14:textId="77777777" w:rsidR="009C35C7" w:rsidRDefault="009C35C7">
      <w:r>
        <w:separator/>
      </w:r>
    </w:p>
  </w:endnote>
  <w:endnote w:type="continuationSeparator" w:id="0">
    <w:p w14:paraId="290E9259" w14:textId="77777777" w:rsidR="009C35C7" w:rsidRDefault="009C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4FCB8" w14:textId="77777777" w:rsidR="009C35C7" w:rsidRDefault="009C35C7">
      <w:r>
        <w:separator/>
      </w:r>
    </w:p>
  </w:footnote>
  <w:footnote w:type="continuationSeparator" w:id="0">
    <w:p w14:paraId="1EE97B6B" w14:textId="77777777" w:rsidR="009C35C7" w:rsidRDefault="009C3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0"/>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0"/>
  </w:num>
  <w:num w:numId="10">
    <w:abstractNumId w:val="4"/>
  </w:num>
  <w:num w:numId="11">
    <w:abstractNumId w:val="17"/>
  </w:num>
  <w:num w:numId="12">
    <w:abstractNumId w:val="7"/>
  </w:num>
  <w:num w:numId="13">
    <w:abstractNumId w:val="16"/>
  </w:num>
  <w:num w:numId="14">
    <w:abstractNumId w:val="2"/>
  </w:num>
  <w:num w:numId="15">
    <w:abstractNumId w:val="32"/>
  </w:num>
  <w:num w:numId="16">
    <w:abstractNumId w:val="24"/>
  </w:num>
  <w:num w:numId="17">
    <w:abstractNumId w:val="9"/>
  </w:num>
  <w:num w:numId="18">
    <w:abstractNumId w:val="31"/>
  </w:num>
  <w:num w:numId="19">
    <w:abstractNumId w:val="23"/>
  </w:num>
  <w:num w:numId="20">
    <w:abstractNumId w:val="15"/>
  </w:num>
  <w:num w:numId="21">
    <w:abstractNumId w:val="25"/>
  </w:num>
  <w:num w:numId="22">
    <w:abstractNumId w:val="22"/>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6"/>
  </w:num>
  <w:num w:numId="26">
    <w:abstractNumId w:val="29"/>
  </w:num>
  <w:num w:numId="27">
    <w:abstractNumId w:val="6"/>
  </w:num>
  <w:num w:numId="28">
    <w:abstractNumId w:val="27"/>
  </w:num>
  <w:num w:numId="29">
    <w:abstractNumId w:val="18"/>
  </w:num>
  <w:num w:numId="30">
    <w:abstractNumId w:val="14"/>
  </w:num>
  <w:num w:numId="31">
    <w:abstractNumId w:val="21"/>
  </w:num>
  <w:num w:numId="32">
    <w:abstractNumId w:val="10"/>
  </w:num>
  <w:num w:numId="33">
    <w:abstractNumId w:val="3"/>
  </w:num>
  <w:num w:numId="3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18"/>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4EF"/>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5C7"/>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64C"/>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DB1"/>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6E1"/>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F9E96-5E61-4461-82D9-CF0B3FAD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19</TotalTime>
  <Pages>2</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cp:revision>
  <cp:lastPrinted>2009-04-22T21:01:00Z</cp:lastPrinted>
  <dcterms:created xsi:type="dcterms:W3CDTF">2019-09-30T22:27:00Z</dcterms:created>
  <dcterms:modified xsi:type="dcterms:W3CDTF">2019-10-04T21:30:00Z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